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C46313" w:rsidRDefault="008D329F" w:rsidP="0045450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C46313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="00C46313">
              <w:t xml:space="preserve"> </w:t>
            </w:r>
            <w:r w:rsidR="00454502" w:rsidRPr="00454502">
              <w:t>ΠΟΤΗΡΙ ΖΕΣΕΩΣ 600ml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54502" w:rsidRPr="00454502" w:rsidRDefault="00454502" w:rsidP="0045450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545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ΠΟΤΗΡΙ ΖΕΣΕΩΣ ΧΑΜΗΛΗΣ ΦΟΡΜΑΣ ΑΠΟ BOROSILICATE</w:t>
            </w:r>
          </w:p>
          <w:p w:rsidR="008D329F" w:rsidRPr="008D329F" w:rsidRDefault="00454502" w:rsidP="0045450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545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GLASS, ΣΥΜΦΩΝΑ ΜΕ ΤΟ ISO 3819, 600ml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C4631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C46313" w:rsidRDefault="00454502" w:rsidP="00C46313">
            <w:pPr>
              <w:suppressAutoHyphens w:val="0"/>
              <w:spacing w:after="0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 xml:space="preserve">      10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454502"/>
    <w:rsid w:val="007C3968"/>
    <w:rsid w:val="008D329F"/>
    <w:rsid w:val="009A6F68"/>
    <w:rsid w:val="00C46313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9C680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D4228905</Template>
  <TotalTime>1</TotalTime>
  <Pages>1</Pages>
  <Words>48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2025-11-25T11:16:00Z</dcterms:created>
  <dcterms:modified xsi:type="dcterms:W3CDTF">2025-11-25T11:16:00Z</dcterms:modified>
</cp:coreProperties>
</file>